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2C354" w14:textId="2D61D882" w:rsidR="00542DF8" w:rsidRPr="00542DF8" w:rsidRDefault="00542DF8" w:rsidP="00542DF8">
      <w:pPr>
        <w:pStyle w:val="Default"/>
        <w:jc w:val="center"/>
        <w:rPr>
          <w:rFonts w:ascii="Arial" w:hAnsi="Arial" w:cs="Arial"/>
          <w:sz w:val="30"/>
          <w:szCs w:val="30"/>
        </w:rPr>
      </w:pPr>
      <w:r w:rsidRPr="00542DF8">
        <w:rPr>
          <w:rFonts w:ascii="Arial" w:hAnsi="Arial" w:cs="Arial"/>
          <w:sz w:val="30"/>
          <w:szCs w:val="30"/>
        </w:rPr>
        <w:t xml:space="preserve">Методические рекомендации </w:t>
      </w:r>
      <w:r>
        <w:rPr>
          <w:rFonts w:ascii="Arial" w:hAnsi="Arial" w:cs="Arial"/>
          <w:sz w:val="30"/>
          <w:szCs w:val="30"/>
        </w:rPr>
        <w:t>по</w:t>
      </w:r>
      <w:r w:rsidRPr="00542DF8">
        <w:rPr>
          <w:rFonts w:ascii="Arial" w:hAnsi="Arial" w:cs="Arial"/>
          <w:sz w:val="30"/>
          <w:szCs w:val="30"/>
        </w:rPr>
        <w:t xml:space="preserve"> проведению муниципального этапа всероссийской олимпиады школьников по математике в Ленинградской области в 20</w:t>
      </w:r>
      <w:r w:rsidR="0034060E" w:rsidRPr="0034060E">
        <w:rPr>
          <w:rFonts w:ascii="Arial" w:hAnsi="Arial" w:cs="Arial"/>
          <w:sz w:val="30"/>
          <w:szCs w:val="30"/>
        </w:rPr>
        <w:t>2</w:t>
      </w:r>
      <w:r w:rsidR="00A664FE">
        <w:rPr>
          <w:rFonts w:ascii="Arial" w:hAnsi="Arial" w:cs="Arial"/>
          <w:sz w:val="30"/>
          <w:szCs w:val="30"/>
        </w:rPr>
        <w:t>1</w:t>
      </w:r>
      <w:r w:rsidRPr="00542DF8">
        <w:rPr>
          <w:rFonts w:ascii="Arial" w:hAnsi="Arial" w:cs="Arial"/>
          <w:sz w:val="30"/>
          <w:szCs w:val="30"/>
        </w:rPr>
        <w:t xml:space="preserve"> году</w:t>
      </w:r>
    </w:p>
    <w:p w14:paraId="7A9C5FB4" w14:textId="77777777" w:rsidR="00542DF8" w:rsidRDefault="00542DF8" w:rsidP="00466836">
      <w:pPr>
        <w:pStyle w:val="Default"/>
      </w:pPr>
    </w:p>
    <w:p w14:paraId="5C1075B3" w14:textId="77777777" w:rsidR="00542DF8" w:rsidRDefault="00542DF8" w:rsidP="00E64CA1">
      <w:pPr>
        <w:pStyle w:val="Default"/>
        <w:spacing w:line="276" w:lineRule="auto"/>
        <w:ind w:firstLine="340"/>
        <w:jc w:val="both"/>
      </w:pPr>
    </w:p>
    <w:p w14:paraId="7E8030DC" w14:textId="7809E118" w:rsidR="003417C0" w:rsidRPr="00466836" w:rsidRDefault="00261A10" w:rsidP="00E64CA1">
      <w:pPr>
        <w:pStyle w:val="Default"/>
        <w:spacing w:line="276" w:lineRule="auto"/>
        <w:ind w:firstLine="340"/>
        <w:jc w:val="both"/>
      </w:pPr>
      <w:r w:rsidRPr="00466836">
        <w:t xml:space="preserve">Настоящие </w:t>
      </w:r>
      <w:r w:rsidR="00466836" w:rsidRPr="00466836">
        <w:t>методические рекомендации</w:t>
      </w:r>
      <w:r w:rsidRPr="00466836">
        <w:t xml:space="preserve"> </w:t>
      </w:r>
      <w:r w:rsidR="00542DF8">
        <w:t>по</w:t>
      </w:r>
      <w:r w:rsidRPr="00466836">
        <w:t xml:space="preserve"> проведению </w:t>
      </w:r>
      <w:r w:rsidR="00466836" w:rsidRPr="00466836">
        <w:t xml:space="preserve">муниципального </w:t>
      </w:r>
      <w:r w:rsidRPr="00466836">
        <w:t xml:space="preserve">этапа всероссийской олимпиады школьников (далее – Олимпиада) по математике разработаны на основе </w:t>
      </w:r>
      <w:r w:rsidR="00466836" w:rsidRPr="00466836">
        <w:t>Методических рекомендаций по разработке заданий и требований к проведению школьного и муниципального этапов всероссийской олимпиады школьников в 20</w:t>
      </w:r>
      <w:r w:rsidR="00D90041" w:rsidRPr="00D90041">
        <w:t>2</w:t>
      </w:r>
      <w:r w:rsidR="00A664FE">
        <w:t>1</w:t>
      </w:r>
      <w:r w:rsidR="00466836" w:rsidRPr="00466836">
        <w:t>/202</w:t>
      </w:r>
      <w:r w:rsidR="00A664FE">
        <w:t>2</w:t>
      </w:r>
      <w:r w:rsidR="00466836" w:rsidRPr="00466836">
        <w:t xml:space="preserve"> учебном году по математике, утвержденных Центральной  предметно-методической комисси</w:t>
      </w:r>
      <w:r w:rsidR="00542DF8">
        <w:t>ей</w:t>
      </w:r>
      <w:r w:rsidR="00466836" w:rsidRPr="00466836">
        <w:t xml:space="preserve"> всероссийской олимпиады школьников по математике (протокол № </w:t>
      </w:r>
      <w:r w:rsidR="00975D30">
        <w:t>3</w:t>
      </w:r>
      <w:r w:rsidR="00466836" w:rsidRPr="00466836">
        <w:t xml:space="preserve"> от </w:t>
      </w:r>
      <w:r w:rsidR="00D90041" w:rsidRPr="00D90041">
        <w:t>0</w:t>
      </w:r>
      <w:r w:rsidR="00975D30">
        <w:t>1</w:t>
      </w:r>
      <w:r w:rsidR="00466836" w:rsidRPr="00466836">
        <w:t>.0</w:t>
      </w:r>
      <w:r w:rsidR="00D90041" w:rsidRPr="00D90041">
        <w:t>7</w:t>
      </w:r>
      <w:r w:rsidR="00466836" w:rsidRPr="00466836">
        <w:t>.20</w:t>
      </w:r>
      <w:r w:rsidR="00D90041" w:rsidRPr="00D90041">
        <w:t>2</w:t>
      </w:r>
      <w:r w:rsidR="00975D30">
        <w:t>1</w:t>
      </w:r>
      <w:r w:rsidR="00466836" w:rsidRPr="00466836">
        <w:t xml:space="preserve"> г.)</w:t>
      </w:r>
      <w:r w:rsidR="00542DF8">
        <w:t>, на основании</w:t>
      </w:r>
      <w:r w:rsidR="00466836" w:rsidRPr="00466836">
        <w:t xml:space="preserve">  </w:t>
      </w:r>
      <w:r w:rsidRPr="00466836">
        <w:t>Порядка проведения всероссийской олимпиады школьников, утвержденного приказом Мин</w:t>
      </w:r>
      <w:r w:rsidR="00975D30">
        <w:t xml:space="preserve">истерства Просвещения </w:t>
      </w:r>
      <w:r w:rsidRPr="00466836">
        <w:t xml:space="preserve">от </w:t>
      </w:r>
      <w:r w:rsidR="00975D30">
        <w:t>21 ноября 2020</w:t>
      </w:r>
      <w:r w:rsidRPr="00466836">
        <w:t xml:space="preserve"> г</w:t>
      </w:r>
      <w:r w:rsidR="00D35855">
        <w:t xml:space="preserve"> №678</w:t>
      </w:r>
      <w:r w:rsidRPr="00466836">
        <w:t xml:space="preserve">. </w:t>
      </w:r>
    </w:p>
    <w:p w14:paraId="16DF6A26" w14:textId="77777777" w:rsidR="00261A10" w:rsidRPr="00E64CA1" w:rsidRDefault="00540F26" w:rsidP="00E64CA1">
      <w:pPr>
        <w:spacing w:after="0" w:line="276" w:lineRule="auto"/>
        <w:ind w:firstLine="340"/>
        <w:jc w:val="both"/>
        <w:rPr>
          <w:rFonts w:ascii="Times New Roman" w:hAnsi="Times New Roman" w:cs="Times New Roman"/>
          <w:sz w:val="24"/>
          <w:szCs w:val="24"/>
        </w:rPr>
      </w:pPr>
      <w:r w:rsidRPr="00E64CA1">
        <w:rPr>
          <w:rFonts w:ascii="Times New Roman" w:hAnsi="Times New Roman" w:cs="Times New Roman"/>
          <w:sz w:val="24"/>
          <w:szCs w:val="24"/>
        </w:rPr>
        <w:t xml:space="preserve">Муниципальный этап Олимпиады направлен на популяризацию математики и математических знаний. На этом этапе усиливается мотивирующая роль Олимпиады, когда у ее участников появляется возможность сравнения своих математических способностей и олимпиадных достижений не только с учащимися своей школы. Участники получают дополнительные стимулы для регулярных занятий математикой в кружках и на факультативах. Кроме того, муниципальный этап олимпиады является серьезным отборочным соревнованием, поскольку по его итогам из большого числа сильнейших школьников различных муниципальных образований формируется состав участников регионального этапа. </w:t>
      </w:r>
    </w:p>
    <w:p w14:paraId="13F801F5" w14:textId="77777777" w:rsidR="00261A10" w:rsidRDefault="00362C73" w:rsidP="00E64CA1">
      <w:pPr>
        <w:spacing w:after="0" w:line="276" w:lineRule="auto"/>
        <w:ind w:firstLine="340"/>
        <w:jc w:val="both"/>
        <w:rPr>
          <w:rFonts w:ascii="Times New Roman" w:hAnsi="Times New Roman" w:cs="Times New Roman"/>
          <w:sz w:val="24"/>
          <w:szCs w:val="24"/>
        </w:rPr>
      </w:pPr>
      <w:r w:rsidRPr="00E64CA1">
        <w:rPr>
          <w:rFonts w:ascii="Times New Roman" w:hAnsi="Times New Roman" w:cs="Times New Roman"/>
          <w:sz w:val="24"/>
          <w:szCs w:val="24"/>
        </w:rPr>
        <w:t>Таким образом, основными целями муниципального этапа олимпиады являются формирование и закрепление интереса математически способных обучающихся к регулярным дополнительным занятиям математикой; повышение качества работы учителей математики в школах и развитие системы работы с одаренными детьми в регионе, отбор наиболее способных школьников в каждом муниципальном образовании, формирование регионального списка наиболее одаренных учащихся.</w:t>
      </w:r>
    </w:p>
    <w:p w14:paraId="2C6FD8CA" w14:textId="77777777" w:rsidR="00DB40E0" w:rsidRPr="00E64CA1" w:rsidRDefault="00DB40E0" w:rsidP="00E64CA1">
      <w:pPr>
        <w:spacing w:after="0" w:line="276" w:lineRule="auto"/>
        <w:ind w:firstLine="340"/>
        <w:jc w:val="both"/>
        <w:rPr>
          <w:rFonts w:ascii="Times New Roman" w:hAnsi="Times New Roman" w:cs="Times New Roman"/>
          <w:sz w:val="24"/>
          <w:szCs w:val="24"/>
        </w:rPr>
      </w:pPr>
    </w:p>
    <w:p w14:paraId="59DC8D7B" w14:textId="77777777" w:rsidR="00540F26" w:rsidRDefault="00362C73" w:rsidP="00DB40E0">
      <w:pPr>
        <w:spacing w:after="0" w:line="276" w:lineRule="auto"/>
        <w:ind w:firstLine="340"/>
        <w:jc w:val="center"/>
        <w:rPr>
          <w:rFonts w:ascii="Times New Roman" w:hAnsi="Times New Roman" w:cs="Times New Roman"/>
          <w:b/>
          <w:bCs/>
          <w:sz w:val="24"/>
          <w:szCs w:val="24"/>
        </w:rPr>
      </w:pPr>
      <w:r w:rsidRPr="0062500D">
        <w:rPr>
          <w:rFonts w:ascii="Times New Roman" w:hAnsi="Times New Roman" w:cs="Times New Roman"/>
          <w:b/>
          <w:bCs/>
          <w:sz w:val="24"/>
          <w:szCs w:val="24"/>
        </w:rPr>
        <w:t>Порядок проведения Олимпиады</w:t>
      </w:r>
    </w:p>
    <w:p w14:paraId="7D2C8830" w14:textId="77777777" w:rsidR="00DB40E0" w:rsidRPr="0062500D" w:rsidRDefault="00DB40E0" w:rsidP="00DB40E0">
      <w:pPr>
        <w:spacing w:after="0" w:line="276" w:lineRule="auto"/>
        <w:ind w:firstLine="340"/>
        <w:jc w:val="center"/>
        <w:rPr>
          <w:rFonts w:ascii="Times New Roman" w:hAnsi="Times New Roman" w:cs="Times New Roman"/>
          <w:b/>
          <w:bCs/>
          <w:sz w:val="24"/>
          <w:szCs w:val="24"/>
        </w:rPr>
      </w:pPr>
    </w:p>
    <w:p w14:paraId="307197D8" w14:textId="62F85798" w:rsidR="00362C73" w:rsidRPr="00E64CA1" w:rsidRDefault="00362C73" w:rsidP="00E64CA1">
      <w:pPr>
        <w:pStyle w:val="Default"/>
        <w:spacing w:line="276" w:lineRule="auto"/>
        <w:ind w:firstLine="340"/>
        <w:jc w:val="both"/>
      </w:pPr>
      <w:r w:rsidRPr="00E64CA1">
        <w:t xml:space="preserve">Олимпиада проводится для учащихся параллелей </w:t>
      </w:r>
      <w:r w:rsidR="00A95116">
        <w:t>5</w:t>
      </w:r>
      <w:r w:rsidRPr="00E64CA1">
        <w:t xml:space="preserve">-11 классов. </w:t>
      </w:r>
    </w:p>
    <w:p w14:paraId="10DAFD6F" w14:textId="77777777" w:rsidR="00362C73" w:rsidRPr="00E64CA1" w:rsidRDefault="00362C73" w:rsidP="00E64CA1">
      <w:pPr>
        <w:pStyle w:val="Default"/>
        <w:spacing w:line="276" w:lineRule="auto"/>
        <w:ind w:firstLine="340"/>
        <w:jc w:val="both"/>
      </w:pPr>
      <w:r w:rsidRPr="00E64CA1">
        <w:t xml:space="preserve">Как известно, участники школьного этапа олимпиады вправе выполнять олимпиадные задания, разработанные для более старших классов по отношению к тем, в которых они проходят обучение. В случае прохождения на последующие этапы олимпиады, данные участники выполняют олимпиадные задания, разработанные для класса, который они выбрали на школьном этапе олимпиады. Таким образом, участники школьного этапа олимпиады, выступавшие за более старшие классы по отношению к тем, в которых они проходят обучение, на муниципальном этапе также выполняют задания для более старших классов. </w:t>
      </w:r>
    </w:p>
    <w:p w14:paraId="3C393523" w14:textId="77777777" w:rsidR="00362C73" w:rsidRDefault="00362C73" w:rsidP="00E64CA1">
      <w:pPr>
        <w:spacing w:after="0" w:line="276" w:lineRule="auto"/>
        <w:ind w:firstLine="340"/>
        <w:jc w:val="both"/>
        <w:rPr>
          <w:rFonts w:ascii="Times New Roman" w:hAnsi="Times New Roman" w:cs="Times New Roman"/>
          <w:sz w:val="24"/>
          <w:szCs w:val="24"/>
        </w:rPr>
      </w:pPr>
      <w:r w:rsidRPr="00E64CA1">
        <w:rPr>
          <w:rFonts w:ascii="Times New Roman" w:hAnsi="Times New Roman" w:cs="Times New Roman"/>
          <w:sz w:val="24"/>
          <w:szCs w:val="24"/>
        </w:rPr>
        <w:t xml:space="preserve">В муниципальном этапе олимпиады принимают участие участники школьного этапа олимпиады текущего учебного года, набравшие необходимое для участия в муниципальном этапе олимпиады количество баллов, установленное организатором муниципального этапа олимпиады. Кроме того, участниками олимпиады являются обучающиеся, ставшие победителями и призерами муниципального этапа олимпиады предыдущего года, при </w:t>
      </w:r>
      <w:r w:rsidRPr="00E64CA1">
        <w:rPr>
          <w:rFonts w:ascii="Times New Roman" w:hAnsi="Times New Roman" w:cs="Times New Roman"/>
          <w:sz w:val="24"/>
          <w:szCs w:val="24"/>
        </w:rPr>
        <w:lastRenderedPageBreak/>
        <w:t>условии, что они продолжают обучение в общеобразовательных учебных заведениях.</w:t>
      </w:r>
      <w:r>
        <w:rPr>
          <w:sz w:val="23"/>
          <w:szCs w:val="23"/>
        </w:rPr>
        <w:t xml:space="preserve"> Вышесказанное означает </w:t>
      </w:r>
      <w:r>
        <w:rPr>
          <w:b/>
          <w:bCs/>
          <w:sz w:val="23"/>
          <w:szCs w:val="23"/>
        </w:rPr>
        <w:t>недопустимость ограничения числа участников Олимпиады от одного образовательного учреждения</w:t>
      </w:r>
      <w:r>
        <w:rPr>
          <w:sz w:val="23"/>
          <w:szCs w:val="23"/>
        </w:rPr>
        <w:t>.</w:t>
      </w:r>
    </w:p>
    <w:p w14:paraId="79B840D3" w14:textId="439B72E7" w:rsidR="00540F26" w:rsidRDefault="007B7049" w:rsidP="00E64CA1">
      <w:pPr>
        <w:spacing w:after="0" w:line="276" w:lineRule="auto"/>
        <w:ind w:firstLine="340"/>
        <w:jc w:val="both"/>
        <w:rPr>
          <w:rFonts w:ascii="Times New Roman" w:hAnsi="Times New Roman" w:cs="Times New Roman"/>
          <w:sz w:val="24"/>
          <w:szCs w:val="24"/>
        </w:rPr>
      </w:pPr>
      <w:r>
        <w:rPr>
          <w:rFonts w:ascii="Times New Roman" w:hAnsi="Times New Roman" w:cs="Times New Roman"/>
          <w:sz w:val="24"/>
          <w:szCs w:val="24"/>
        </w:rPr>
        <w:t xml:space="preserve">Продолжительность выполнения работы участниками Олимпиады, учащимися </w:t>
      </w:r>
      <w:r w:rsidR="008843D7">
        <w:rPr>
          <w:rFonts w:ascii="Times New Roman" w:hAnsi="Times New Roman" w:cs="Times New Roman"/>
          <w:sz w:val="24"/>
          <w:szCs w:val="24"/>
        </w:rPr>
        <w:t>5-</w:t>
      </w:r>
      <w:r w:rsidR="002E4330">
        <w:rPr>
          <w:rFonts w:ascii="Times New Roman" w:hAnsi="Times New Roman" w:cs="Times New Roman"/>
          <w:sz w:val="24"/>
          <w:szCs w:val="24"/>
        </w:rPr>
        <w:t>6</w:t>
      </w:r>
      <w:r w:rsidR="008843D7">
        <w:rPr>
          <w:rFonts w:ascii="Times New Roman" w:hAnsi="Times New Roman" w:cs="Times New Roman"/>
          <w:sz w:val="24"/>
          <w:szCs w:val="24"/>
        </w:rPr>
        <w:t xml:space="preserve"> классов 3 часа (180 минут), </w:t>
      </w:r>
      <w:r w:rsidR="002E4330">
        <w:rPr>
          <w:rFonts w:ascii="Times New Roman" w:hAnsi="Times New Roman" w:cs="Times New Roman"/>
          <w:sz w:val="24"/>
          <w:szCs w:val="24"/>
        </w:rPr>
        <w:t>7</w:t>
      </w:r>
      <w:r w:rsidR="008843D7">
        <w:rPr>
          <w:rFonts w:ascii="Times New Roman" w:hAnsi="Times New Roman" w:cs="Times New Roman"/>
          <w:sz w:val="24"/>
          <w:szCs w:val="24"/>
        </w:rPr>
        <w:t>-</w:t>
      </w:r>
      <w:r>
        <w:rPr>
          <w:rFonts w:ascii="Times New Roman" w:hAnsi="Times New Roman" w:cs="Times New Roman"/>
          <w:sz w:val="24"/>
          <w:szCs w:val="24"/>
        </w:rPr>
        <w:t>11 классов – 4 часа (2</w:t>
      </w:r>
      <w:r w:rsidR="00F87C61">
        <w:rPr>
          <w:rFonts w:ascii="Times New Roman" w:hAnsi="Times New Roman" w:cs="Times New Roman"/>
          <w:sz w:val="24"/>
          <w:szCs w:val="24"/>
        </w:rPr>
        <w:t>35</w:t>
      </w:r>
      <w:r>
        <w:rPr>
          <w:rFonts w:ascii="Times New Roman" w:hAnsi="Times New Roman" w:cs="Times New Roman"/>
          <w:sz w:val="24"/>
          <w:szCs w:val="24"/>
        </w:rPr>
        <w:t xml:space="preserve"> минут).</w:t>
      </w:r>
    </w:p>
    <w:p w14:paraId="2C9BD8F0" w14:textId="77777777" w:rsidR="00540F26" w:rsidRDefault="00540F26" w:rsidP="00E64CA1">
      <w:pPr>
        <w:spacing w:after="0" w:line="276" w:lineRule="auto"/>
        <w:ind w:firstLine="340"/>
        <w:jc w:val="both"/>
        <w:rPr>
          <w:rFonts w:ascii="Times New Roman" w:hAnsi="Times New Roman" w:cs="Times New Roman"/>
          <w:sz w:val="24"/>
          <w:szCs w:val="24"/>
        </w:rPr>
      </w:pPr>
    </w:p>
    <w:p w14:paraId="71DE3372" w14:textId="77777777" w:rsidR="00362C73" w:rsidRPr="0062500D" w:rsidRDefault="007B7049" w:rsidP="00DB40E0">
      <w:pPr>
        <w:spacing w:after="0" w:line="276" w:lineRule="auto"/>
        <w:ind w:firstLine="340"/>
        <w:jc w:val="center"/>
        <w:rPr>
          <w:rFonts w:ascii="Times New Roman" w:hAnsi="Times New Roman" w:cs="Times New Roman"/>
          <w:b/>
          <w:bCs/>
          <w:sz w:val="24"/>
          <w:szCs w:val="24"/>
        </w:rPr>
      </w:pPr>
      <w:r w:rsidRPr="0062500D">
        <w:rPr>
          <w:rFonts w:ascii="Times New Roman" w:hAnsi="Times New Roman" w:cs="Times New Roman"/>
          <w:b/>
          <w:bCs/>
          <w:sz w:val="24"/>
          <w:szCs w:val="24"/>
        </w:rPr>
        <w:t>Жюри Олимпиады</w:t>
      </w:r>
    </w:p>
    <w:p w14:paraId="74688875" w14:textId="77777777" w:rsidR="00362C73" w:rsidRDefault="00362C73" w:rsidP="00E64CA1">
      <w:pPr>
        <w:spacing w:after="0" w:line="276" w:lineRule="auto"/>
        <w:ind w:firstLine="340"/>
        <w:jc w:val="both"/>
        <w:rPr>
          <w:rFonts w:ascii="Times New Roman" w:hAnsi="Times New Roman" w:cs="Times New Roman"/>
          <w:sz w:val="24"/>
          <w:szCs w:val="24"/>
        </w:rPr>
      </w:pPr>
    </w:p>
    <w:p w14:paraId="6947EE02" w14:textId="77777777" w:rsidR="007B7049" w:rsidRPr="00112E27" w:rsidRDefault="007B7049" w:rsidP="00E64CA1">
      <w:pPr>
        <w:spacing w:after="0" w:line="276" w:lineRule="auto"/>
        <w:ind w:firstLine="340"/>
        <w:jc w:val="both"/>
        <w:rPr>
          <w:rFonts w:ascii="Times New Roman" w:hAnsi="Times New Roman" w:cs="Times New Roman"/>
          <w:sz w:val="24"/>
          <w:szCs w:val="24"/>
        </w:rPr>
      </w:pPr>
      <w:r w:rsidRPr="00112E27">
        <w:rPr>
          <w:rFonts w:ascii="Times New Roman" w:hAnsi="Times New Roman" w:cs="Times New Roman"/>
          <w:sz w:val="24"/>
          <w:szCs w:val="24"/>
        </w:rPr>
        <w:t>Жюри муниципального этапа олимпиады формируется из числа педагогических, научно-педагогических работников, руководящих работников образовательных организаций, аспирантов, ординаторов, ассистентов - стажеров, победителей и призеров международных олимпиад школьников и победителей заключительного этапа всероссийской олимпиады школьников по соответствующим общеобразовательным предметам, а также специалистов в области знаний, соответствующих предмету олимпиады. Работа преподавателя в системе дополнительного образования, в том числе с участниками муниципального этапа, не может быть основанием для отказа от его включения в состав методических комиссий и жюри.</w:t>
      </w:r>
    </w:p>
    <w:p w14:paraId="0782A629" w14:textId="77777777" w:rsidR="007B7049" w:rsidRDefault="007B7049" w:rsidP="00E64CA1">
      <w:pPr>
        <w:spacing w:after="0" w:line="276" w:lineRule="auto"/>
        <w:ind w:firstLine="340"/>
        <w:jc w:val="both"/>
        <w:rPr>
          <w:rFonts w:ascii="Times New Roman" w:hAnsi="Times New Roman" w:cs="Times New Roman"/>
          <w:sz w:val="24"/>
          <w:szCs w:val="24"/>
        </w:rPr>
      </w:pPr>
    </w:p>
    <w:p w14:paraId="3A2D27CB" w14:textId="77777777" w:rsidR="007B7049" w:rsidRPr="0062500D" w:rsidRDefault="007B7049" w:rsidP="00DB40E0">
      <w:pPr>
        <w:spacing w:after="0" w:line="276" w:lineRule="auto"/>
        <w:ind w:firstLine="340"/>
        <w:jc w:val="center"/>
        <w:rPr>
          <w:rFonts w:ascii="Times New Roman" w:hAnsi="Times New Roman" w:cs="Times New Roman"/>
          <w:b/>
          <w:bCs/>
          <w:sz w:val="24"/>
          <w:szCs w:val="24"/>
        </w:rPr>
      </w:pPr>
      <w:r w:rsidRPr="0062500D">
        <w:rPr>
          <w:rFonts w:ascii="Times New Roman" w:hAnsi="Times New Roman" w:cs="Times New Roman"/>
          <w:b/>
          <w:bCs/>
          <w:sz w:val="24"/>
          <w:szCs w:val="24"/>
        </w:rPr>
        <w:t xml:space="preserve">Порядок </w:t>
      </w:r>
      <w:r w:rsidR="0062500D">
        <w:rPr>
          <w:rFonts w:ascii="Times New Roman" w:hAnsi="Times New Roman" w:cs="Times New Roman"/>
          <w:b/>
          <w:bCs/>
          <w:sz w:val="24"/>
          <w:szCs w:val="24"/>
        </w:rPr>
        <w:t>выполнения заданий</w:t>
      </w:r>
    </w:p>
    <w:p w14:paraId="715C79B9" w14:textId="77777777" w:rsidR="007B7049" w:rsidRDefault="007B7049" w:rsidP="00E64CA1">
      <w:pPr>
        <w:spacing w:after="0" w:line="276" w:lineRule="auto"/>
        <w:ind w:firstLine="340"/>
        <w:jc w:val="both"/>
        <w:rPr>
          <w:rFonts w:ascii="Times New Roman" w:hAnsi="Times New Roman" w:cs="Times New Roman"/>
          <w:sz w:val="24"/>
          <w:szCs w:val="24"/>
        </w:rPr>
      </w:pPr>
    </w:p>
    <w:p w14:paraId="03B6AC64" w14:textId="13D1C1AA" w:rsidR="007B7049" w:rsidRPr="00112E27" w:rsidRDefault="007B7049" w:rsidP="00E64CA1">
      <w:pPr>
        <w:pStyle w:val="Default"/>
        <w:spacing w:line="276" w:lineRule="auto"/>
        <w:ind w:firstLine="340"/>
        <w:jc w:val="both"/>
      </w:pPr>
      <w:r w:rsidRPr="00112E27">
        <w:t>Для выполнения заданий Олимпиады следует предусмотреть рассадку участников Олимпиады по одному. В случае отсутствия</w:t>
      </w:r>
      <w:r w:rsidR="00DB40E0">
        <w:t xml:space="preserve"> такой</w:t>
      </w:r>
      <w:r w:rsidRPr="00112E27">
        <w:t xml:space="preserve"> возможност</w:t>
      </w:r>
      <w:r w:rsidR="00DB40E0">
        <w:t>и</w:t>
      </w:r>
      <w:r w:rsidRPr="00112E27">
        <w:t xml:space="preserve">, разрешается </w:t>
      </w:r>
      <w:r w:rsidR="0062500D" w:rsidRPr="00112E27">
        <w:t xml:space="preserve">рассадить участников по двое за парту, </w:t>
      </w:r>
      <w:r w:rsidRPr="00112E27">
        <w:t xml:space="preserve">при этом за одной партой не могут находится участники, выполняющие задания для одной параллели. </w:t>
      </w:r>
      <w:r w:rsidR="00B801D8">
        <w:t>При рассадке должны быть учтены актуальные требования</w:t>
      </w:r>
      <w:r w:rsidR="004C0179">
        <w:t xml:space="preserve"> и рекомендации</w:t>
      </w:r>
      <w:r w:rsidR="00B801D8">
        <w:t xml:space="preserve"> Роспотребнадзора.</w:t>
      </w:r>
    </w:p>
    <w:p w14:paraId="12002750" w14:textId="77777777" w:rsidR="007B7049" w:rsidRPr="00112E27" w:rsidRDefault="007B7049" w:rsidP="00E64CA1">
      <w:pPr>
        <w:pStyle w:val="Default"/>
        <w:spacing w:line="276" w:lineRule="auto"/>
        <w:ind w:firstLine="340"/>
        <w:jc w:val="both"/>
      </w:pPr>
      <w:r w:rsidRPr="00112E27">
        <w:t xml:space="preserve">Тиражирование заданий осуществляется с учетом следующих параметров: листы бумаги формата А4, черно-белая печать. </w:t>
      </w:r>
    </w:p>
    <w:p w14:paraId="2AF0D745" w14:textId="77777777" w:rsidR="007B7049" w:rsidRPr="00112E27" w:rsidRDefault="007B7049" w:rsidP="00E64CA1">
      <w:pPr>
        <w:spacing w:after="0" w:line="276" w:lineRule="auto"/>
        <w:ind w:firstLine="340"/>
        <w:jc w:val="both"/>
        <w:rPr>
          <w:rFonts w:ascii="Times New Roman" w:hAnsi="Times New Roman" w:cs="Times New Roman"/>
          <w:sz w:val="24"/>
          <w:szCs w:val="24"/>
        </w:rPr>
      </w:pPr>
      <w:r w:rsidRPr="00112E27">
        <w:rPr>
          <w:rFonts w:ascii="Times New Roman" w:hAnsi="Times New Roman" w:cs="Times New Roman"/>
          <w:sz w:val="24"/>
          <w:szCs w:val="24"/>
        </w:rPr>
        <w:t>Для выполнения заданий олимпиады каждому участнику требуются отдельные листы бумаги формата А4. Для черновиков выдаются отдельные листы. Записи на черновиках не учитываются при проверке выполненных олимпиадных заданий. Черновики сдаются вместе с выполненными заданиями. Участники используют свои письменные принадлежности: авторучка с синими, фиолетовыми или черными чернилами, циркуль, линейка, карандаши. Запрещено использование для записи решений ручек с красными или зелеными чернилами.</w:t>
      </w:r>
    </w:p>
    <w:p w14:paraId="747F362C" w14:textId="60091ACA" w:rsidR="0062500D" w:rsidRDefault="0062500D" w:rsidP="00E64CA1">
      <w:pPr>
        <w:pStyle w:val="Default"/>
        <w:spacing w:line="276" w:lineRule="auto"/>
        <w:ind w:firstLine="340"/>
        <w:jc w:val="both"/>
      </w:pPr>
      <w:r w:rsidRPr="00112E27">
        <w:t xml:space="preserve">Участники Олимпиады выполняют работу самостоятельно. </w:t>
      </w:r>
    </w:p>
    <w:p w14:paraId="5855A48D" w14:textId="13076435" w:rsidR="00A56E04" w:rsidRPr="00112E27" w:rsidRDefault="00A56E04" w:rsidP="00E64CA1">
      <w:pPr>
        <w:pStyle w:val="Default"/>
        <w:spacing w:line="276" w:lineRule="auto"/>
        <w:ind w:firstLine="340"/>
        <w:jc w:val="both"/>
      </w:pPr>
      <w:r>
        <w:t>Перед началом выполнения заданий необходимо обратить внимание</w:t>
      </w:r>
      <w:r w:rsidR="00FC7EA0">
        <w:t xml:space="preserve"> участников Олимпиады</w:t>
      </w:r>
      <w:r>
        <w:t xml:space="preserve"> на то, что решение каждой задачи должно быть обосновано, ход рассуждений автора должен быть понятен из текста </w:t>
      </w:r>
      <w:r w:rsidR="00D163D8">
        <w:t xml:space="preserve">представленного </w:t>
      </w:r>
      <w:r w:rsidR="0071348D">
        <w:t xml:space="preserve">им </w:t>
      </w:r>
      <w:r>
        <w:t>решения.</w:t>
      </w:r>
      <w:r w:rsidR="000011FE">
        <w:t xml:space="preserve"> </w:t>
      </w:r>
    </w:p>
    <w:p w14:paraId="4F4E3A75" w14:textId="77777777" w:rsidR="0062500D" w:rsidRPr="00112E27" w:rsidRDefault="0062500D" w:rsidP="00E64CA1">
      <w:pPr>
        <w:pStyle w:val="Default"/>
        <w:spacing w:line="276" w:lineRule="auto"/>
        <w:ind w:firstLine="340"/>
        <w:jc w:val="both"/>
      </w:pPr>
      <w:r w:rsidRPr="00112E27">
        <w:t xml:space="preserve">Во время Олимпиады участники: </w:t>
      </w:r>
    </w:p>
    <w:p w14:paraId="072579BE" w14:textId="77777777" w:rsidR="0062500D" w:rsidRPr="00112E27" w:rsidRDefault="0062500D" w:rsidP="00DB40E0">
      <w:pPr>
        <w:pStyle w:val="Default"/>
        <w:numPr>
          <w:ilvl w:val="0"/>
          <w:numId w:val="1"/>
        </w:numPr>
        <w:spacing w:line="276" w:lineRule="auto"/>
        <w:jc w:val="both"/>
      </w:pPr>
      <w:r w:rsidRPr="00112E27">
        <w:t xml:space="preserve">должны соблюдать установленный порядок проведения Олимпиады; </w:t>
      </w:r>
    </w:p>
    <w:p w14:paraId="43BC1C54" w14:textId="77777777" w:rsidR="0062500D" w:rsidRPr="00112E27" w:rsidRDefault="0062500D" w:rsidP="00DB40E0">
      <w:pPr>
        <w:pStyle w:val="Default"/>
        <w:numPr>
          <w:ilvl w:val="0"/>
          <w:numId w:val="1"/>
        </w:numPr>
        <w:spacing w:line="276" w:lineRule="auto"/>
        <w:jc w:val="both"/>
      </w:pPr>
      <w:r w:rsidRPr="00112E27">
        <w:t xml:space="preserve">должны следовать указаниям организаторов; </w:t>
      </w:r>
    </w:p>
    <w:p w14:paraId="2297A619" w14:textId="77777777" w:rsidR="0062500D" w:rsidRPr="00112E27" w:rsidRDefault="0062500D" w:rsidP="00DB40E0">
      <w:pPr>
        <w:pStyle w:val="Default"/>
        <w:numPr>
          <w:ilvl w:val="0"/>
          <w:numId w:val="1"/>
        </w:numPr>
        <w:spacing w:line="276" w:lineRule="auto"/>
        <w:jc w:val="both"/>
      </w:pPr>
      <w:r w:rsidRPr="00112E27">
        <w:t xml:space="preserve">не имеют права общаться друг с другом, свободно перемещаться по аудитории; </w:t>
      </w:r>
    </w:p>
    <w:p w14:paraId="2ECBCFEB" w14:textId="77777777" w:rsidR="0062500D" w:rsidRPr="00112E27" w:rsidRDefault="0062500D" w:rsidP="00DB40E0">
      <w:pPr>
        <w:pStyle w:val="Default"/>
        <w:numPr>
          <w:ilvl w:val="0"/>
          <w:numId w:val="1"/>
        </w:numPr>
        <w:spacing w:line="276" w:lineRule="auto"/>
        <w:jc w:val="both"/>
      </w:pPr>
      <w:r w:rsidRPr="00112E27">
        <w:t xml:space="preserve">не вправе пользоваться справочными материалами, средствами связи и электронно-вычислительной техникой. </w:t>
      </w:r>
    </w:p>
    <w:p w14:paraId="5BF4451C" w14:textId="77777777" w:rsidR="0062500D" w:rsidRPr="00112E27" w:rsidRDefault="0062500D" w:rsidP="00E64CA1">
      <w:pPr>
        <w:pStyle w:val="Default"/>
        <w:spacing w:line="276" w:lineRule="auto"/>
        <w:ind w:firstLine="340"/>
        <w:jc w:val="both"/>
      </w:pPr>
      <w:r w:rsidRPr="00112E27">
        <w:lastRenderedPageBreak/>
        <w:t xml:space="preserve">В случае, если у участника Олимпиады во время выполнения заданий возникает вопрос по </w:t>
      </w:r>
      <w:r w:rsidR="00372B9A">
        <w:t>о</w:t>
      </w:r>
      <w:r w:rsidRPr="00112E27">
        <w:t>рганизации работы или по условию заданий, он вправе обратиться к члену Жюри или организатору Олимпиады. Ответ на вопрос сообщается членом Жюри или организатором громко всей аудитории, в которой происходит выполнение работы, чтобы все участники Олимпиады были информированы одинаково.</w:t>
      </w:r>
      <w:r w:rsidR="00372B9A">
        <w:t xml:space="preserve"> Членам Жюри </w:t>
      </w:r>
      <w:r w:rsidR="00453CDA" w:rsidRPr="00112E27">
        <w:t>или организатору Олимпиады</w:t>
      </w:r>
      <w:r w:rsidR="00453CDA">
        <w:t xml:space="preserve"> </w:t>
      </w:r>
      <w:r w:rsidR="00372B9A">
        <w:t xml:space="preserve">при ответе на вопрос по условию </w:t>
      </w:r>
      <w:r w:rsidR="00453CDA">
        <w:t xml:space="preserve">задачи </w:t>
      </w:r>
      <w:r w:rsidR="00372B9A">
        <w:t xml:space="preserve">не разрешается сообщать какую-либо информацию, относящуюся к </w:t>
      </w:r>
      <w:r w:rsidR="00453CDA">
        <w:t xml:space="preserve">математическому </w:t>
      </w:r>
      <w:r w:rsidR="00372B9A">
        <w:t>содержанию задачи или способу ее решения.</w:t>
      </w:r>
    </w:p>
    <w:p w14:paraId="450C1BBD" w14:textId="77777777" w:rsidR="0062500D" w:rsidRPr="00112E27" w:rsidRDefault="0062500D" w:rsidP="00E64CA1">
      <w:pPr>
        <w:spacing w:after="0" w:line="276" w:lineRule="auto"/>
        <w:ind w:firstLine="340"/>
        <w:jc w:val="both"/>
        <w:rPr>
          <w:rFonts w:ascii="Times New Roman" w:hAnsi="Times New Roman" w:cs="Times New Roman"/>
          <w:sz w:val="24"/>
          <w:szCs w:val="24"/>
        </w:rPr>
      </w:pPr>
      <w:r w:rsidRPr="00112E27">
        <w:rPr>
          <w:rFonts w:ascii="Times New Roman" w:hAnsi="Times New Roman" w:cs="Times New Roman"/>
          <w:sz w:val="24"/>
          <w:szCs w:val="24"/>
        </w:rPr>
        <w:t xml:space="preserve">При установлении факта нарушения участником Олимпиады </w:t>
      </w:r>
      <w:r w:rsidR="007766E4">
        <w:rPr>
          <w:rFonts w:ascii="Times New Roman" w:hAnsi="Times New Roman" w:cs="Times New Roman"/>
          <w:sz w:val="24"/>
          <w:szCs w:val="24"/>
        </w:rPr>
        <w:t>п</w:t>
      </w:r>
      <w:r w:rsidRPr="00112E27">
        <w:rPr>
          <w:rFonts w:ascii="Times New Roman" w:hAnsi="Times New Roman" w:cs="Times New Roman"/>
          <w:sz w:val="24"/>
          <w:szCs w:val="24"/>
        </w:rPr>
        <w:t>орядка</w:t>
      </w:r>
      <w:r w:rsidR="007766E4">
        <w:rPr>
          <w:rFonts w:ascii="Times New Roman" w:hAnsi="Times New Roman" w:cs="Times New Roman"/>
          <w:sz w:val="24"/>
          <w:szCs w:val="24"/>
        </w:rPr>
        <w:t xml:space="preserve"> ее</w:t>
      </w:r>
      <w:r w:rsidRPr="00112E27">
        <w:rPr>
          <w:rFonts w:ascii="Times New Roman" w:hAnsi="Times New Roman" w:cs="Times New Roman"/>
          <w:sz w:val="24"/>
          <w:szCs w:val="24"/>
        </w:rPr>
        <w:t xml:space="preserve"> </w:t>
      </w:r>
      <w:r w:rsidR="007766E4">
        <w:rPr>
          <w:rFonts w:ascii="Times New Roman" w:hAnsi="Times New Roman" w:cs="Times New Roman"/>
          <w:sz w:val="24"/>
          <w:szCs w:val="24"/>
        </w:rPr>
        <w:t xml:space="preserve">проведения </w:t>
      </w:r>
      <w:r w:rsidRPr="00112E27">
        <w:rPr>
          <w:rFonts w:ascii="Times New Roman" w:hAnsi="Times New Roman" w:cs="Times New Roman"/>
          <w:sz w:val="24"/>
          <w:szCs w:val="24"/>
        </w:rPr>
        <w:t>или использования во время тура запрещенных источников информации решением Оргкомитета соответствующего этапа Олимпиады такой участник лишается возможности дальнейшего участия в Олимпиаде.</w:t>
      </w:r>
    </w:p>
    <w:p w14:paraId="7C90EFF5" w14:textId="77777777" w:rsidR="007B7049" w:rsidRDefault="007B7049" w:rsidP="00E64CA1">
      <w:pPr>
        <w:spacing w:after="0" w:line="276" w:lineRule="auto"/>
        <w:ind w:firstLine="340"/>
        <w:jc w:val="both"/>
        <w:rPr>
          <w:sz w:val="23"/>
          <w:szCs w:val="23"/>
        </w:rPr>
      </w:pPr>
    </w:p>
    <w:p w14:paraId="5F528316" w14:textId="77777777" w:rsidR="007B7049" w:rsidRPr="0062500D" w:rsidRDefault="0062500D" w:rsidP="00DB40E0">
      <w:pPr>
        <w:spacing w:after="0" w:line="276" w:lineRule="auto"/>
        <w:ind w:firstLine="340"/>
        <w:jc w:val="center"/>
        <w:rPr>
          <w:b/>
          <w:bCs/>
          <w:sz w:val="23"/>
          <w:szCs w:val="23"/>
        </w:rPr>
      </w:pPr>
      <w:r w:rsidRPr="0062500D">
        <w:rPr>
          <w:b/>
          <w:bCs/>
          <w:sz w:val="23"/>
          <w:szCs w:val="23"/>
        </w:rPr>
        <w:t>Проверка работ и определение победителей этапа</w:t>
      </w:r>
    </w:p>
    <w:p w14:paraId="7B7BD135" w14:textId="77777777" w:rsidR="007B7049" w:rsidRDefault="007B7049" w:rsidP="00E64CA1">
      <w:pPr>
        <w:spacing w:after="0" w:line="276" w:lineRule="auto"/>
        <w:ind w:firstLine="340"/>
        <w:jc w:val="both"/>
        <w:rPr>
          <w:rFonts w:ascii="Times New Roman" w:hAnsi="Times New Roman" w:cs="Times New Roman"/>
          <w:sz w:val="24"/>
          <w:szCs w:val="24"/>
        </w:rPr>
      </w:pPr>
    </w:p>
    <w:p w14:paraId="5815E5DF" w14:textId="77777777" w:rsidR="0062500D" w:rsidRPr="00112E27" w:rsidRDefault="0062500D" w:rsidP="00E64CA1">
      <w:pPr>
        <w:spacing w:after="0" w:line="276" w:lineRule="auto"/>
        <w:ind w:firstLine="340"/>
        <w:jc w:val="both"/>
        <w:rPr>
          <w:rFonts w:ascii="Times New Roman" w:hAnsi="Times New Roman" w:cs="Times New Roman"/>
          <w:sz w:val="24"/>
          <w:szCs w:val="24"/>
        </w:rPr>
      </w:pPr>
      <w:r w:rsidRPr="00112E27">
        <w:rPr>
          <w:rFonts w:ascii="Times New Roman" w:hAnsi="Times New Roman" w:cs="Times New Roman"/>
          <w:sz w:val="24"/>
          <w:szCs w:val="24"/>
        </w:rPr>
        <w:t xml:space="preserve">Олимпиада должна проходить как абсолютно объективное, беспристрастное и честное соревнование с высоким уровнем качества проверки работ участников и удобными условиями работы для участников. Для достижения этих целей работы участников перед проверкой обязательно кодируются. Наиболее удобной формой кодирования является запись шифра в формате «класс-номер участника», например, 9-01, 9-02, …). Декодирование работ осуществляется </w:t>
      </w:r>
      <w:r w:rsidRPr="00112E27">
        <w:rPr>
          <w:rFonts w:ascii="Times New Roman" w:hAnsi="Times New Roman" w:cs="Times New Roman"/>
          <w:b/>
          <w:bCs/>
          <w:sz w:val="24"/>
          <w:szCs w:val="24"/>
        </w:rPr>
        <w:t xml:space="preserve">после </w:t>
      </w:r>
      <w:r w:rsidRPr="00112E27">
        <w:rPr>
          <w:rFonts w:ascii="Times New Roman" w:hAnsi="Times New Roman" w:cs="Times New Roman"/>
          <w:sz w:val="24"/>
          <w:szCs w:val="24"/>
        </w:rPr>
        <w:t xml:space="preserve">составления предварительной итоговой таблицы и предварительного определения победителей и призеров олимпиады. </w:t>
      </w:r>
    </w:p>
    <w:p w14:paraId="5B209385" w14:textId="77777777" w:rsidR="00BF02C4" w:rsidRPr="00112E27" w:rsidRDefault="00BF02C4" w:rsidP="00E64CA1">
      <w:pPr>
        <w:spacing w:after="0" w:line="276" w:lineRule="auto"/>
        <w:ind w:firstLine="340"/>
        <w:jc w:val="both"/>
        <w:rPr>
          <w:rFonts w:ascii="Times New Roman" w:hAnsi="Times New Roman" w:cs="Times New Roman"/>
          <w:sz w:val="24"/>
          <w:szCs w:val="24"/>
        </w:rPr>
      </w:pPr>
      <w:r w:rsidRPr="00112E27">
        <w:rPr>
          <w:rFonts w:ascii="Times New Roman" w:hAnsi="Times New Roman" w:cs="Times New Roman"/>
          <w:sz w:val="24"/>
          <w:szCs w:val="24"/>
        </w:rPr>
        <w:t>Для повышения качества проверки обязательным является требование двух независимых проверок каждого решения</w:t>
      </w:r>
    </w:p>
    <w:p w14:paraId="0BC84AA8" w14:textId="77777777" w:rsidR="00BF02C4" w:rsidRPr="00112E27" w:rsidRDefault="0062500D" w:rsidP="00E64CA1">
      <w:pPr>
        <w:pStyle w:val="Default"/>
        <w:spacing w:line="276" w:lineRule="auto"/>
        <w:ind w:firstLine="340"/>
        <w:jc w:val="both"/>
      </w:pPr>
      <w:r w:rsidRPr="00112E27">
        <w:t>Л</w:t>
      </w:r>
      <w:r w:rsidR="00BF02C4" w:rsidRPr="00112E27">
        <w:t>юбое правильное решение оценивается в 7 баллов. Недопустимо снятие баллов за то, что решение слишком длинное, или за то, что решение школьника отличается от приведенного в методических разработках или от других решений, известных жюри; при проверке работы важно вникнуть в логику рассуждений участника, оценивается степень ее правильности и полноты</w:t>
      </w:r>
      <w:r w:rsidRPr="00112E27">
        <w:t>.</w:t>
      </w:r>
    </w:p>
    <w:p w14:paraId="1DE4D3BE" w14:textId="77777777" w:rsidR="00BF02C4" w:rsidRPr="00112E27" w:rsidRDefault="0062500D" w:rsidP="00E64CA1">
      <w:pPr>
        <w:pStyle w:val="Default"/>
        <w:spacing w:line="276" w:lineRule="auto"/>
        <w:ind w:firstLine="340"/>
        <w:jc w:val="both"/>
      </w:pPr>
      <w:r w:rsidRPr="00112E27">
        <w:t>О</w:t>
      </w:r>
      <w:r w:rsidR="00BF02C4" w:rsidRPr="00112E27">
        <w:t>лимпиадная работа не является контрольной работой участника, поэтому любые исправления в работе, в том числе зачеркивание ранее написанного текста, не являются основанием для снятия баллов; недопустимо снятие баллов в работе за неаккуратность записи решений при ее выполнении</w:t>
      </w:r>
      <w:r w:rsidRPr="00112E27">
        <w:t>.</w:t>
      </w:r>
    </w:p>
    <w:p w14:paraId="6E9BE927" w14:textId="77777777" w:rsidR="00BF02C4" w:rsidRPr="00112E27" w:rsidRDefault="0062500D" w:rsidP="00E64CA1">
      <w:pPr>
        <w:spacing w:after="0" w:line="276" w:lineRule="auto"/>
        <w:ind w:firstLine="340"/>
        <w:jc w:val="both"/>
        <w:rPr>
          <w:rFonts w:ascii="Times New Roman" w:hAnsi="Times New Roman" w:cs="Times New Roman"/>
          <w:sz w:val="24"/>
          <w:szCs w:val="24"/>
        </w:rPr>
      </w:pPr>
      <w:r w:rsidRPr="00112E27">
        <w:rPr>
          <w:rFonts w:ascii="Times New Roman" w:hAnsi="Times New Roman" w:cs="Times New Roman"/>
          <w:sz w:val="24"/>
          <w:szCs w:val="24"/>
        </w:rPr>
        <w:t>Б</w:t>
      </w:r>
      <w:r w:rsidR="00BF02C4" w:rsidRPr="00112E27">
        <w:rPr>
          <w:rFonts w:ascii="Times New Roman" w:hAnsi="Times New Roman" w:cs="Times New Roman"/>
          <w:sz w:val="24"/>
          <w:szCs w:val="24"/>
        </w:rPr>
        <w:t>аллы не выставляются «за старание Участника», в том числе за запись в работе большого по объему текста, не содержащего продвижений в решении задачи</w:t>
      </w:r>
      <w:r w:rsidRPr="00112E27">
        <w:rPr>
          <w:rFonts w:ascii="Times New Roman" w:hAnsi="Times New Roman" w:cs="Times New Roman"/>
          <w:sz w:val="24"/>
          <w:szCs w:val="24"/>
        </w:rPr>
        <w:t>.</w:t>
      </w:r>
    </w:p>
    <w:p w14:paraId="6E4C61CB" w14:textId="77777777" w:rsidR="00BF02C4" w:rsidRPr="00112E27" w:rsidRDefault="0062500D" w:rsidP="00E64CA1">
      <w:pPr>
        <w:spacing w:after="0" w:line="276" w:lineRule="auto"/>
        <w:ind w:firstLine="340"/>
        <w:jc w:val="both"/>
        <w:rPr>
          <w:rFonts w:ascii="Times New Roman" w:hAnsi="Times New Roman" w:cs="Times New Roman"/>
          <w:sz w:val="24"/>
          <w:szCs w:val="24"/>
        </w:rPr>
      </w:pPr>
      <w:r w:rsidRPr="00112E27">
        <w:rPr>
          <w:rFonts w:ascii="Times New Roman" w:hAnsi="Times New Roman" w:cs="Times New Roman"/>
          <w:sz w:val="24"/>
          <w:szCs w:val="24"/>
        </w:rPr>
        <w:t>П</w:t>
      </w:r>
      <w:r w:rsidR="00BF02C4" w:rsidRPr="00112E27">
        <w:rPr>
          <w:rFonts w:ascii="Times New Roman" w:hAnsi="Times New Roman" w:cs="Times New Roman"/>
          <w:sz w:val="24"/>
          <w:szCs w:val="24"/>
        </w:rPr>
        <w:t>обедителями олимпиады в одной параллели могут стать несколько участников, набравшие наибольшее количество баллов, поэтому не следует в обязательном порядке «разводить по местам» лучших участников олимпиады.</w:t>
      </w:r>
    </w:p>
    <w:p w14:paraId="0350A6DB" w14:textId="77777777" w:rsidR="00BF02C4" w:rsidRPr="00112E27" w:rsidRDefault="00BF02C4" w:rsidP="00E64CA1">
      <w:pPr>
        <w:spacing w:after="0" w:line="276" w:lineRule="auto"/>
        <w:ind w:firstLine="340"/>
        <w:jc w:val="both"/>
        <w:rPr>
          <w:rFonts w:ascii="Times New Roman" w:hAnsi="Times New Roman" w:cs="Times New Roman"/>
          <w:sz w:val="24"/>
          <w:szCs w:val="24"/>
        </w:rPr>
      </w:pPr>
      <w:r w:rsidRPr="00112E27">
        <w:rPr>
          <w:rFonts w:ascii="Times New Roman" w:hAnsi="Times New Roman" w:cs="Times New Roman"/>
          <w:sz w:val="24"/>
          <w:szCs w:val="24"/>
        </w:rPr>
        <w:t>Каждый участник олимпиады имеет право ознакомиться с результатами проверки своей работы. Рекомендуемое время проведения показа работ – в течение трех ближайших учебных дней после проведения олимпиады. Перед проведением показа работ жюри должно ознакомить участников олимпиады с решениями задач и критериями оценивания: в устной форме путем проведения разбора вариантов (отдельно для каждого класса), либо путем предоставления участникам решений заданий и критериев оценивания в печатном виде. При проведении показа работ члены жюри дают участнику олимпиады аргументированные пояснения по снижению баллов.</w:t>
      </w:r>
    </w:p>
    <w:p w14:paraId="481DC7A5" w14:textId="77777777" w:rsidR="00BF02C4" w:rsidRPr="00112E27" w:rsidRDefault="0062500D" w:rsidP="00E64CA1">
      <w:pPr>
        <w:spacing w:after="0" w:line="276" w:lineRule="auto"/>
        <w:ind w:firstLine="340"/>
        <w:jc w:val="both"/>
        <w:rPr>
          <w:rFonts w:ascii="Times New Roman" w:hAnsi="Times New Roman" w:cs="Times New Roman"/>
          <w:sz w:val="24"/>
          <w:szCs w:val="24"/>
        </w:rPr>
      </w:pPr>
      <w:r w:rsidRPr="00112E27">
        <w:rPr>
          <w:rFonts w:ascii="Times New Roman" w:hAnsi="Times New Roman" w:cs="Times New Roman"/>
          <w:sz w:val="24"/>
          <w:szCs w:val="24"/>
        </w:rPr>
        <w:lastRenderedPageBreak/>
        <w:t xml:space="preserve">В </w:t>
      </w:r>
      <w:r w:rsidR="00BF02C4" w:rsidRPr="00112E27">
        <w:rPr>
          <w:rFonts w:ascii="Times New Roman" w:hAnsi="Times New Roman" w:cs="Times New Roman"/>
          <w:sz w:val="24"/>
          <w:szCs w:val="24"/>
        </w:rPr>
        <w:t xml:space="preserve">случае несогласия участника олимпиады с выставленными баллами, он подает апелляцию. Процедура подачи апелляции определяется организатором </w:t>
      </w:r>
      <w:r w:rsidRPr="00112E27">
        <w:rPr>
          <w:rFonts w:ascii="Times New Roman" w:hAnsi="Times New Roman" w:cs="Times New Roman"/>
          <w:sz w:val="24"/>
          <w:szCs w:val="24"/>
        </w:rPr>
        <w:t>муниципального</w:t>
      </w:r>
      <w:r w:rsidR="00BF02C4" w:rsidRPr="00112E27">
        <w:rPr>
          <w:rFonts w:ascii="Times New Roman" w:hAnsi="Times New Roman" w:cs="Times New Roman"/>
          <w:sz w:val="24"/>
          <w:szCs w:val="24"/>
        </w:rPr>
        <w:t xml:space="preserve"> этапа олимпиады в соответствии с Порядком проведения всероссийской олимпиады школьников. Важно отметить, что баллы в работах могут быть изменены только после рассмотрения апелляции и принятия положительного решения по их изменению. При проведении показа работ баллы могут быть изменены только в случае установления технической ошибки по внесению баллов в протокол. При этом повышение баллов возможно только путем подачи участником олимпиады апелляции.</w:t>
      </w:r>
    </w:p>
    <w:sectPr w:rsidR="00BF02C4" w:rsidRPr="00112E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DD10CB"/>
    <w:multiLevelType w:val="hybridMultilevel"/>
    <w:tmpl w:val="C5D03F00"/>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2C4"/>
    <w:rsid w:val="000011FE"/>
    <w:rsid w:val="00112E27"/>
    <w:rsid w:val="001810E5"/>
    <w:rsid w:val="00261A10"/>
    <w:rsid w:val="002E4330"/>
    <w:rsid w:val="0034060E"/>
    <w:rsid w:val="003417C0"/>
    <w:rsid w:val="00362C73"/>
    <w:rsid w:val="00372B9A"/>
    <w:rsid w:val="00453CDA"/>
    <w:rsid w:val="00466836"/>
    <w:rsid w:val="004C0179"/>
    <w:rsid w:val="00540F26"/>
    <w:rsid w:val="00542DF8"/>
    <w:rsid w:val="0062500D"/>
    <w:rsid w:val="0071348D"/>
    <w:rsid w:val="007766E4"/>
    <w:rsid w:val="007B7049"/>
    <w:rsid w:val="008843D7"/>
    <w:rsid w:val="00975D30"/>
    <w:rsid w:val="00A56E04"/>
    <w:rsid w:val="00A664FE"/>
    <w:rsid w:val="00A95116"/>
    <w:rsid w:val="00B801D8"/>
    <w:rsid w:val="00BF02C4"/>
    <w:rsid w:val="00D163D8"/>
    <w:rsid w:val="00D35855"/>
    <w:rsid w:val="00D90041"/>
    <w:rsid w:val="00DB40E0"/>
    <w:rsid w:val="00DB6979"/>
    <w:rsid w:val="00E64CA1"/>
    <w:rsid w:val="00EF6771"/>
    <w:rsid w:val="00F87C61"/>
    <w:rsid w:val="00FC7E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51B91"/>
  <w15:chartTrackingRefBased/>
  <w15:docId w15:val="{440A0051-1A92-4848-B7D6-DDDBA67C5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F02C4"/>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golo\Documents\&#1053;&#1072;&#1089;&#1090;&#1088;&#1072;&#1080;&#1074;&#1072;&#1077;&#1084;&#1099;&#1077;%20&#1096;&#1072;&#1073;&#1083;&#1086;&#1085;&#1099;%20Office\Doc1%20&#1057;&#1090;&#1072;&#1085;&#1076;&#1072;&#1088;&#1090;&#1085;&#1099;&#1081;%20&#1096;&#1072;&#1073;&#1083;&#1086;&#1085;.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Doc1 Стандартный шаблон.dotx</Template>
  <TotalTime>77</TotalTime>
  <Pages>4</Pages>
  <Words>1381</Words>
  <Characters>7876</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Головачев</dc:creator>
  <cp:keywords/>
  <dc:description/>
  <cp:lastModifiedBy>Григорий Головачев</cp:lastModifiedBy>
  <cp:revision>30</cp:revision>
  <dcterms:created xsi:type="dcterms:W3CDTF">2019-10-17T03:31:00Z</dcterms:created>
  <dcterms:modified xsi:type="dcterms:W3CDTF">2021-12-05T20:25:00Z</dcterms:modified>
</cp:coreProperties>
</file>